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A48CE" w:rsidP="008A48CE" w:rsidRDefault="008A48CE" w14:paraId="853bcc7" w14:textId="853bcc7">
      <w:pPr>
        <w15:collapsed w:val="false"/>
      </w:pPr>
      <w:bookmarkStart w:name="_GoBack" w:id="0"/>
      <w:bookmarkEnd w:id="0"/>
    </w:p>
    <w:p w:rsidR="008A48CE" w:rsidP="008A48CE" w:rsidRDefault="008A48CE">
      <w:r>
        <w:t>REPUBLIKA HRVATSKA</w:t>
      </w:r>
    </w:p>
    <w:p w:rsidR="008A48CE" w:rsidP="008A48CE" w:rsidRDefault="008A48CE">
      <w:r>
        <w:t>TRGOVAČKI SUD U ZAGREBU</w:t>
      </w:r>
    </w:p>
    <w:p w:rsidR="008A48CE" w:rsidP="008A48CE" w:rsidRDefault="008A48CE">
      <w:r>
        <w:t xml:space="preserve">Zagreb, Amruševa 2/II 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A8071E">
        <w:tab/>
      </w:r>
      <w:r w:rsidR="00A8071E">
        <w:tab/>
      </w:r>
      <w:r w:rsidR="009D0849">
        <w:t>90.St</w:t>
      </w:r>
      <w:r w:rsidR="00D066BF">
        <w:t>-2</w:t>
      </w:r>
      <w:r w:rsidR="009D0849">
        <w:t>134</w:t>
      </w:r>
      <w:r w:rsidR="00D066BF">
        <w:t>/2019</w:t>
      </w:r>
    </w:p>
    <w:p w:rsidR="008A48CE" w:rsidP="008A48CE" w:rsidRDefault="008A48CE"/>
    <w:p w:rsidR="008A48CE" w:rsidP="00856A46" w:rsidRDefault="008A48CE">
      <w:pPr>
        <w:jc w:val="center"/>
      </w:pPr>
      <w:r>
        <w:t>Z A P I S N I K</w:t>
      </w:r>
    </w:p>
    <w:p w:rsidR="008A48CE" w:rsidP="00856A46" w:rsidRDefault="008A48CE">
      <w:pPr>
        <w:jc w:val="center"/>
      </w:pPr>
      <w:r>
        <w:t xml:space="preserve">s ročišta radi </w:t>
      </w:r>
      <w:r w:rsidR="001047EF">
        <w:t>očitovanja</w:t>
      </w:r>
      <w:r>
        <w:t xml:space="preserve"> o prijedlogu za otvaranje stečajnog postupka</w:t>
      </w:r>
    </w:p>
    <w:p w:rsidR="008A48CE" w:rsidP="008A48CE" w:rsidRDefault="008A48CE"/>
    <w:p w:rsidR="008A48CE" w:rsidP="00856A46" w:rsidRDefault="008A48CE">
      <w:pPr>
        <w:jc w:val="both"/>
      </w:pPr>
      <w:r>
        <w:t xml:space="preserve">sastavljen </w:t>
      </w:r>
      <w:r w:rsidR="00856A46">
        <w:t>pri Trgo</w:t>
      </w:r>
      <w:r w:rsidR="00777E93">
        <w:t xml:space="preserve">vačkom sudu u Zagrebu </w:t>
      </w:r>
      <w:r w:rsidR="00D066BF">
        <w:t>17. siječnja 2020</w:t>
      </w:r>
      <w:r>
        <w:t xml:space="preserve">. u stečajnom postupku nad dužnikom </w:t>
      </w:r>
      <w:r w:rsidR="009D0849">
        <w:rPr>
          <w:lang w:val="pt-BR"/>
        </w:rPr>
        <w:t>CRVENA SOBICA j.d.o.o., Zagreb,  Trg Ante Starčevića 7, OIB:57086176500.</w:t>
      </w:r>
      <w:r w:rsidRPr="002949BE" w:rsidR="002949BE">
        <w:rPr>
          <w:lang w:val="pt-BR"/>
        </w:rPr>
        <w:t xml:space="preserve"> </w:t>
      </w:r>
    </w:p>
    <w:p w:rsidR="008A48CE" w:rsidP="008A48CE" w:rsidRDefault="008A48CE"/>
    <w:p w:rsidR="008A48CE" w:rsidP="008A48CE" w:rsidRDefault="008A48CE">
      <w:r>
        <w:t>NAZOČNI OD SUDA:</w:t>
      </w:r>
    </w:p>
    <w:p w:rsidR="008A48CE" w:rsidP="008A48CE" w:rsidRDefault="008A48CE"/>
    <w:p w:rsidR="008A48CE" w:rsidP="008A48CE" w:rsidRDefault="008A48CE">
      <w:r>
        <w:t>SUDAC:</w:t>
      </w:r>
      <w:r w:rsidR="00856A46">
        <w:t xml:space="preserve"> </w:t>
      </w:r>
      <w:r w:rsidR="00D066BF">
        <w:t>Sandra Rotar</w:t>
      </w:r>
    </w:p>
    <w:p w:rsidR="008A48CE" w:rsidP="008A48CE" w:rsidRDefault="008A48CE"/>
    <w:p w:rsidR="008A48CE" w:rsidP="008A48CE" w:rsidRDefault="008A48CE">
      <w:r>
        <w:t>ZAPISNIČAR:</w:t>
      </w:r>
      <w:r w:rsidR="001A0AAD">
        <w:rPr>
          <w:color w:val="FF0000"/>
        </w:rPr>
        <w:t xml:space="preserve"> </w:t>
      </w:r>
      <w:r w:rsidR="00D066BF">
        <w:t>Željka Rončević</w:t>
      </w:r>
    </w:p>
    <w:p w:rsidR="008A48CE" w:rsidP="008A48CE" w:rsidRDefault="008A48CE"/>
    <w:p w:rsidR="008A48CE" w:rsidP="00856A46" w:rsidRDefault="00431315">
      <w:pPr>
        <w:jc w:val="both"/>
      </w:pPr>
      <w:r>
        <w:t>S</w:t>
      </w:r>
      <w:r w:rsidR="001A0AAD">
        <w:t xml:space="preserve">udac otvara raspravu u </w:t>
      </w:r>
      <w:r w:rsidR="00D066BF">
        <w:t>09</w:t>
      </w:r>
      <w:r w:rsidR="00E25FB8">
        <w:t>:3</w:t>
      </w:r>
      <w:r w:rsidR="007E45DF">
        <w:t>0</w:t>
      </w:r>
      <w:r w:rsidR="008A48CE">
        <w:t xml:space="preserve"> sati, rasprava je javna i utvrđuje da su, pristupili:</w:t>
      </w:r>
    </w:p>
    <w:p w:rsidR="00601678" w:rsidP="00856A46" w:rsidRDefault="00601678">
      <w:pPr>
        <w:jc w:val="both"/>
      </w:pPr>
    </w:p>
    <w:p w:rsidR="008A48CE" w:rsidP="008A48CE" w:rsidRDefault="00777E93">
      <w:r>
        <w:t>P</w:t>
      </w:r>
      <w:r w:rsidR="003F52B1">
        <w:t>redlagatelj</w:t>
      </w:r>
      <w:r w:rsidR="008A48CE">
        <w:t xml:space="preserve">: </w:t>
      </w:r>
      <w:r w:rsidR="00601678">
        <w:t>nitko, dostava poziva uredna</w:t>
      </w:r>
    </w:p>
    <w:p w:rsidR="008A48CE" w:rsidP="008A48CE" w:rsidRDefault="00777E93">
      <w:r>
        <w:t>Dužnik</w:t>
      </w:r>
      <w:r w:rsidR="008A48CE">
        <w:t xml:space="preserve">: </w:t>
      </w:r>
      <w:r w:rsidR="00601678">
        <w:t>nitko, dostava poziva uredna</w:t>
      </w:r>
    </w:p>
    <w:p w:rsidR="00E16872" w:rsidP="008A48CE" w:rsidRDefault="008A48CE">
      <w:r>
        <w:t xml:space="preserve">Zastupnik po zakonu dužnika: </w:t>
      </w:r>
      <w:r w:rsidR="00601678">
        <w:t>nitko, dostava poziva uredna</w:t>
      </w:r>
    </w:p>
    <w:p w:rsidR="00E16872" w:rsidP="008A48CE" w:rsidRDefault="00E16872"/>
    <w:p w:rsidR="00E16872" w:rsidP="00C261CD" w:rsidRDefault="00E16872">
      <w:pPr>
        <w:ind w:firstLine="708"/>
        <w:jc w:val="both"/>
      </w:pPr>
      <w:r>
        <w:t>Sud utvrđuje da spisu predmeta prileži dopis predlagatelja FINA-e od 11</w:t>
      </w:r>
      <w:r w:rsidR="00C261CD">
        <w:t xml:space="preserve">. studenog 2019. </w:t>
      </w:r>
      <w:r w:rsidR="00DC67F6">
        <w:t>iz kojeg proizlazi da dužnik nema zaplijenjenih novčanih sredstava na ime predujma za namirenje troškova stečajnog postupka</w:t>
      </w:r>
      <w:r w:rsidR="00CB7118">
        <w:t>,</w:t>
      </w:r>
      <w:r>
        <w:t xml:space="preserve"> </w:t>
      </w:r>
      <w:r w:rsidR="00601678">
        <w:t>i potvrda FINA-e</w:t>
      </w:r>
      <w:r w:rsidR="00C261CD">
        <w:t xml:space="preserve"> </w:t>
      </w:r>
      <w:r>
        <w:t xml:space="preserve"> o neizvršenim osnovama za plaćanje</w:t>
      </w:r>
      <w:r>
        <w:rPr>
          <w:b/>
        </w:rPr>
        <w:t xml:space="preserve"> </w:t>
      </w:r>
      <w:r>
        <w:t>iz koje proizlazi da dužnik na dan izdavanja potvrde u Očevidniku redoslijeda</w:t>
      </w:r>
      <w:r w:rsidR="00C261CD">
        <w:t xml:space="preserve"> osnova za plaćanje</w:t>
      </w:r>
      <w:r>
        <w:t xml:space="preserve"> ima evidentirane neizvršene osnove za plaćanje</w:t>
      </w:r>
      <w:r w:rsidR="00C261CD">
        <w:t xml:space="preserve"> u neprekinutom razdoblju od 193</w:t>
      </w:r>
      <w:r>
        <w:t xml:space="preserve"> dana</w:t>
      </w:r>
      <w:r w:rsidR="00CB7118">
        <w:t>.</w:t>
      </w:r>
      <w:r>
        <w:t xml:space="preserve"> </w:t>
      </w:r>
    </w:p>
    <w:p w:rsidR="00E16872" w:rsidP="00E16872" w:rsidRDefault="00E16872">
      <w:pPr>
        <w:ind w:firstLine="708"/>
        <w:jc w:val="both"/>
      </w:pPr>
      <w:r>
        <w:t>Utvrđuje se da spisu prileži i ispis iz Zajedničkog informacijskog sustava zemljišnih knjiga i katastra od 15. studenog 2019. iz kojeg proizlazi da dužnik nije vlasnik nekretnina.</w:t>
      </w:r>
    </w:p>
    <w:p w:rsidR="00E16872" w:rsidP="00E16872" w:rsidRDefault="00E16872">
      <w:pPr>
        <w:ind w:firstLine="708"/>
        <w:jc w:val="both"/>
      </w:pPr>
      <w:r>
        <w:t>Sud utvrđuje da spisu prileži i uvjerenje Stanice za tehnički pregled vozila Euroagram TIS d.o.o. od 13. studenoga 2019. iz kojeg proizlazi da dužni</w:t>
      </w:r>
      <w:r w:rsidR="00CB7118">
        <w:t>k</w:t>
      </w:r>
      <w:r>
        <w:t xml:space="preserve"> nije na taj dan evidentiran kao vlasnik vozila. </w:t>
      </w:r>
    </w:p>
    <w:p w:rsidR="00E16872" w:rsidP="00E16872" w:rsidRDefault="00E16872">
      <w:pPr>
        <w:ind w:firstLine="708"/>
        <w:jc w:val="both"/>
      </w:pPr>
    </w:p>
    <w:p w:rsidR="00E16872" w:rsidP="00E16872" w:rsidRDefault="00E16872">
      <w:pPr>
        <w:ind w:firstLine="708"/>
      </w:pPr>
      <w:r>
        <w:t>Sud donosi</w:t>
      </w:r>
    </w:p>
    <w:p w:rsidR="00E16872" w:rsidP="00E16872" w:rsidRDefault="00E16872">
      <w:pPr>
        <w:jc w:val="center"/>
      </w:pPr>
      <w:r>
        <w:t xml:space="preserve">Z a k lj u č a k </w:t>
      </w:r>
    </w:p>
    <w:p w:rsidR="00856A46" w:rsidP="00856A46" w:rsidRDefault="00856A46"/>
    <w:p w:rsidR="00856A46" w:rsidP="00854C5A" w:rsidRDefault="00854C5A">
      <w:pPr>
        <w:jc w:val="center"/>
      </w:pPr>
      <w:r>
        <w:t xml:space="preserve">Današnje ročište </w:t>
      </w:r>
      <w:r w:rsidR="001047EF">
        <w:t>je dovršeno</w:t>
      </w:r>
      <w:r>
        <w:t xml:space="preserve">. </w:t>
      </w:r>
      <w:r w:rsidR="001047EF">
        <w:t>Daljnja odluka pisanim putem</w:t>
      </w:r>
      <w:r>
        <w:t>.</w:t>
      </w:r>
    </w:p>
    <w:p w:rsidR="008A48CE" w:rsidP="008A48CE" w:rsidRDefault="008A48CE"/>
    <w:p w:rsidR="008A48CE" w:rsidP="00856A46" w:rsidRDefault="00144EB9">
      <w:pPr>
        <w:jc w:val="center"/>
      </w:pPr>
      <w:r>
        <w:t xml:space="preserve">Dovršeno 09,35 </w:t>
      </w:r>
      <w:r w:rsidR="008A48CE">
        <w:t>sati</w:t>
      </w:r>
    </w:p>
    <w:p w:rsidR="008A48CE" w:rsidP="008A48CE" w:rsidRDefault="008A48CE"/>
    <w:p w:rsidR="008A48CE" w:rsidP="00144EB9" w:rsidRDefault="008A48CE">
      <w:pPr>
        <w:jc w:val="center"/>
      </w:pPr>
      <w:r>
        <w:t>SUDAC</w:t>
      </w:r>
    </w:p>
    <w:p w:rsidR="008A48CE" w:rsidP="008A48CE" w:rsidRDefault="008A48CE"/>
    <w:p w:rsidR="008A48CE" w:rsidP="008A48CE" w:rsidRDefault="008A48CE">
      <w:r>
        <w:t xml:space="preserve">ZAPISNIČAR       </w:t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 w:rsidR="00856A46">
        <w:tab/>
      </w:r>
      <w:r>
        <w:t>PREDLAGATELJ</w:t>
      </w:r>
    </w:p>
    <w:p w:rsidR="008A48CE" w:rsidP="008A48CE" w:rsidRDefault="008A48CE"/>
    <w:p w:rsidR="008A48CE" w:rsidP="00856A46" w:rsidRDefault="008A48CE">
      <w:pPr>
        <w:ind w:left="4956"/>
      </w:pPr>
      <w:r>
        <w:t>ZASTUPNIK PO ZAKONU DUŽNIKA</w:t>
      </w:r>
    </w:p>
    <w:p w:rsidR="008A48CE" w:rsidP="008A48CE" w:rsidRDefault="008A48CE"/>
    <w:p w:rsidR="008A48CE" w:rsidP="008A48CE" w:rsidRDefault="008A48CE"/>
    <w:p w:rsidR="008A48CE" w:rsidP="00854C5A" w:rsidRDefault="008A48CE">
      <w:pPr>
        <w:ind w:left="4956" w:firstLine="708"/>
      </w:pPr>
      <w:r>
        <w:t>DUŽNIK</w:t>
      </w:r>
    </w:p>
    <w:sectPr w:rsidR="008A48CE" w:rsidSect="000C5410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C5410" w:rsidP="000C5410" w:rsidRDefault="000C5410">
      <w:r>
        <w:separator/>
      </w:r>
    </w:p>
  </w:endnote>
  <w:endnote w:type="continuationSeparator" w:id="0">
    <w:p w:rsidR="000C5410" w:rsidP="000C5410" w:rsidRDefault="000C541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C5410" w:rsidP="000C5410" w:rsidRDefault="000C5410">
      <w:r>
        <w:separator/>
      </w:r>
    </w:p>
  </w:footnote>
  <w:footnote w:type="continuationSeparator" w:id="0">
    <w:p w:rsidR="000C5410" w:rsidP="000C5410" w:rsidRDefault="000C541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3891243"/>
      <w:docPartObj>
        <w:docPartGallery w:val="Page Numbers (Top of Page)"/>
        <w:docPartUnique/>
      </w:docPartObj>
    </w:sdtPr>
    <w:sdtEndPr/>
    <w:sdtContent>
      <w:p w:rsidR="000C5410" w:rsidP="000C5410" w:rsidRDefault="000C541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4EB9">
          <w:rPr>
            <w:noProof/>
          </w:rPr>
          <w:t>2</w:t>
        </w:r>
        <w:r>
          <w:fldChar w:fldCharType="end"/>
        </w:r>
        <w:r>
          <w:tab/>
        </w:r>
        <w:r>
          <w:tab/>
          <w:t>90.St-2</w:t>
        </w:r>
        <w:r w:rsidR="00570323">
          <w:t>134</w:t>
        </w:r>
        <w:r>
          <w:t>/2019</w:t>
        </w:r>
      </w:p>
    </w:sdtContent>
  </w:sdt>
  <w:p w:rsidR="000C5410" w:rsidRDefault="000C541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55BA9"/>
    <w:multiLevelType w:val="hybridMultilevel"/>
    <w:tmpl w:val="36D4C5F8"/>
    <w:lvl w:ilvl="0" w:tplc="6A12980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8CE"/>
    <w:rsid w:val="000C5410"/>
    <w:rsid w:val="001047EF"/>
    <w:rsid w:val="00144EB9"/>
    <w:rsid w:val="001A0AAD"/>
    <w:rsid w:val="002949BE"/>
    <w:rsid w:val="002951C1"/>
    <w:rsid w:val="003F52B1"/>
    <w:rsid w:val="00431315"/>
    <w:rsid w:val="005442E0"/>
    <w:rsid w:val="00570323"/>
    <w:rsid w:val="00601678"/>
    <w:rsid w:val="00666D8C"/>
    <w:rsid w:val="00691744"/>
    <w:rsid w:val="006A697E"/>
    <w:rsid w:val="007073EB"/>
    <w:rsid w:val="00732732"/>
    <w:rsid w:val="00777E93"/>
    <w:rsid w:val="007E45DF"/>
    <w:rsid w:val="00854C5A"/>
    <w:rsid w:val="00856A46"/>
    <w:rsid w:val="008813F4"/>
    <w:rsid w:val="008A48CE"/>
    <w:rsid w:val="008B3649"/>
    <w:rsid w:val="009D0849"/>
    <w:rsid w:val="00A8071E"/>
    <w:rsid w:val="00AE49F3"/>
    <w:rsid w:val="00B152D9"/>
    <w:rsid w:val="00B33248"/>
    <w:rsid w:val="00C261CD"/>
    <w:rsid w:val="00C32A48"/>
    <w:rsid w:val="00CB7118"/>
    <w:rsid w:val="00D066BF"/>
    <w:rsid w:val="00DC67F6"/>
    <w:rsid w:val="00E16872"/>
    <w:rsid w:val="00E25FB8"/>
    <w:rsid w:val="00EE6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E6571F9E-AAE0-4281-81CD-E2AC70E110B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047E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C541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0C5410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0C541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0C5410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144EB9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144EB9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7073E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73E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73E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73E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73E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08711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71</izvorni_sadrzaj>
    <derivirana_varijabla naziv="DomainObject.Prostorija.Naziv_1">Soba DZ III 71</derivirana_varijabla>
  </DomainObject.Prostorija.Naziv>
  <DomainObject.Prostorija.Oznaka>
    <izvorni_sadrzaj>DZ III 71</izvorni_sadrzaj>
    <derivirana_varijabla naziv="DomainObject.Prostorija.Oznaka_1">DZ III 71</derivirana_varijabla>
  </DomainObject.Prostorija.Oznaka>
  <DomainObject.Obrazlozenje>
    <izvorni_sadrzaj/>
    <derivirana_varijabla naziv="DomainObject.Obrazlozenje_1"/>
  </DomainObject.Obrazlozenje>
  <DomainObject.StvarniPocetakDatum>
    <izvorni_sadrzaj>17. siječnja 2020.</izvorni_sadrzaj>
    <derivirana_varijabla naziv="DomainObject.StvarniPocetakDatum_1">17. siječnja 2020.</derivirana_varijabla>
  </DomainObject.StvarniPocetakDatum>
  <DomainObject.StvarniZavrsetakDatum>
    <izvorni_sadrzaj>17. siječnja 2020.</izvorni_sadrzaj>
    <derivirana_varijabla naziv="DomainObject.StvarniZavrsetakDatum_1">17. siječnja 2020.</derivirana_varijabla>
  </DomainObject.StvarniZavrsetakDatum>
  <DomainObject.PlaniraniZavrsetakDatum>
    <izvorni_sadrzaj>17. siječnja 2020.</izvorni_sadrzaj>
    <derivirana_varijabla naziv="DomainObject.PlaniraniZavrsetakDatum_1">17. siječnja 2020.</derivirana_varijabla>
  </DomainObject.PlaniraniZavrsetakDatum>
  <DomainObject.PlaniraniPocetakDatum>
    <izvorni_sadrzaj>17. siječnja 2020.</izvorni_sadrzaj>
    <derivirana_varijabla naziv="DomainObject.PlaniraniPocetakDatum_1">17. siječnja 2020.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siječnja 2020.</izvorni_sadrzaj>
    <derivirana_varijabla naziv="DomainObject.Zapisnik.DatumKreiranja_1">17.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St-2134/2019-14</izvorni_sadrzaj>
    <derivirana_varijabla naziv="DomainObject.Zapisnik.Oznaka_1">St-2134/2019-14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2134</izvorni_sadrzaj>
    <derivirana_varijabla naziv="DomainObject.Predmet.Broj_1">2134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30. kolovoza 2019.</izvorni_sadrzaj>
    <derivirana_varijabla naziv="DomainObject.Predmet.DatumIzradeOptuznogAkta_1">30. kolovoza 2019.</derivirana_varijabla>
  </DomainObject.Predmet.DatumIzradeOptuznogAkta>
  <DomainObject.Predmet.DatumIzradeOptuznogAktaFormated>
    <izvorni_sadrzaj>30.8.2019.</izvorni_sadrzaj>
    <derivirana_varijabla naziv="DomainObject.Predmet.DatumIzradeOptuznogAktaFormated_1">30.8.2019.</derivirana_varijabla>
  </DomainObject.Predmet.DatumIzradeOptuznogAktaFormated>
  <DomainObject.Predmet.DatumOsnivanja>
    <izvorni_sadrzaj>30. kolovoza 2019.</izvorni_sadrzaj>
    <derivirana_varijabla naziv="DomainObject.Predmet.DatumOsnivanja_1">30.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30. kolovoza 2019.</izvorni_sadrzaj>
    <derivirana_varijabla naziv="DomainObject.Predmet.DatumPrimitkaOptuznogAkta_1">30.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St-2134/2019</izvorni_sadrzaj>
    <derivirana_varijabla naziv="DomainObject.Predmet.OznakaBroj_1">St-2134/2019</derivirana_varijabla>
  </DomainObject.Predmet.OznakaBroj>
  <DomainObject.Predmet.OznakaBrojOptuznogAkta>
    <izvorni_sadrzaj>04-06-19-3737</izvorni_sadrzaj>
    <derivirana_varijabla naziv="DomainObject.Predmet.OznakaBrojOptuznogAkta_1">04-06-19-3737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Crvena sobica jednostavno društvo s ograničenom odgovornošću za usluge zastupanog po punomoćniku Mario Beber</izvorni_sadrzaj>
    <derivirana_varijabla naziv="DomainObject.Predmet.ProtustrankaFormated_1">  Crvena sobica jednostavno društvo s ograničenom odgovornošću za usluge zastupanog po punomoćniku Mario Beber</derivirana_varijabla>
  </DomainObject.Predmet.ProtustrankaFormated>
  <DomainObject.Predmet.ProtustrankaFormatedOIB>
    <izvorni_sadrzaj>  Crvena sobica jednostavno društvo s ograničenom odgovornošću za usluge, OIB 57086176500 zastupanog po punomoćniku Mario Beber</izvorni_sadrzaj>
    <derivirana_varijabla naziv="DomainObject.Predmet.ProtustrankaFormatedOIB_1">  Crvena sobica jednostavno društvo s ograničenom odgovornošću za usluge, OIB 57086176500 zastupanog po punomoćniku Mario Beber</derivirana_varijabla>
  </DomainObject.Predmet.ProtustrankaFormatedOIB>
  <DomainObject.Predmet.ProtustrankaFormatedWithAdress>
    <izvorni_sadrzaj> Crvena sobica jednostavno društvo s ograničenom odgovornošću za usluge, Trg Ante Starčevića 7, 10000 Zagreb zastupanog po punomoćniku Mario Beber</izvorni_sadrzaj>
    <derivirana_varijabla naziv="DomainObject.Predmet.ProtustrankaFormatedWithAdress_1"> Crvena sobica jednostavno društvo s ograničenom odgovornošću za usluge, Trg Ante Starčevića 7, 10000 Zagreb zastupanog po punomoćniku Mario Beber</derivirana_varijabla>
  </DomainObject.Predmet.ProtustrankaFormatedWithAdress>
  <DomainObject.Predmet.ProtustrankaFormatedWithAdressOIB>
    <izvorni_sadrzaj> Crvena sobica jednostavno društvo s ograničenom odgovornošću za usluge, OIB 57086176500, Trg Ante Starčevića 7, 10000 Zagreb zastupanog po punomoćniku Mario Beber</izvorni_sadrzaj>
    <derivirana_varijabla naziv="DomainObject.Predmet.ProtustrankaFormatedWithAdressOIB_1"> Crvena sobica jednostavno društvo s ograničenom odgovornošću za usluge, OIB 57086176500, Trg Ante Starčevića 7, 10000 Zagreb zastupanog po punomoćniku Mario Beber</derivirana_varijabla>
  </DomainObject.Predmet.ProtustrankaFormatedWithAdressOIB>
  <DomainObject.Predmet.ProtustrankaWithAdress>
    <izvorni_sadrzaj>Crvena sobica jednostavno društvo s ograničenom odgovornošću za usluge Trg Ante Starčevića 7, 10000 Zagreb</izvorni_sadrzaj>
    <derivirana_varijabla naziv="DomainObject.Predmet.ProtustrankaWithAdress_1">Crvena sobica jednostavno društvo s ograničenom odgovornošću za usluge Trg Ante Starčevića 7, 10000 Zagreb</derivirana_varijabla>
  </DomainObject.Predmet.ProtustrankaWithAdress>
  <DomainObject.Predmet.ProtustrankaWithAdressOIB>
    <izvorni_sadrzaj>Crvena sobica jednostavno društvo s ograničenom odgovornošću za usluge, OIB 57086176500, Trg Ante Starčevića 7, 10000 Zagreb</izvorni_sadrzaj>
    <derivirana_varijabla naziv="DomainObject.Predmet.ProtustrankaWithAdressOIB_1">Crvena sobica jednostavno društvo s ograničenom odgovornošću za usluge, OIB 57086176500, Trg Ante Starčevića 7, 10000 Zagreb</derivirana_varijabla>
  </DomainObject.Predmet.ProtustrankaWithAdressOIB>
  <DomainObject.Predmet.ProtustrankaNazivFormated>
    <izvorni_sadrzaj>Crvena sobica jednostavno društvo s ograničenom odgovornošću za usluge</izvorni_sadrzaj>
    <derivirana_varijabla naziv="DomainObject.Predmet.ProtustrankaNazivFormated_1">Crvena sobica jednostavno društvo s ograničenom odgovornošću za usluge</derivirana_varijabla>
  </DomainObject.Predmet.ProtustrankaNazivFormated>
  <DomainObject.Predmet.ProtustrankaNazivFormatedOIB>
    <izvorni_sadrzaj>Crvena sobica jednostavno društvo s ograničenom odgovornošću za usluge, OIB 57086176500</izvorni_sadrzaj>
    <derivirana_varijabla naziv="DomainObject.Predmet.ProtustrankaNazivFormatedOIB_1">Crvena sobica jednostavno društvo s ograničenom odgovornošću za usluge, OIB 57086176500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 - S. Rotar </izvorni_sadrzaj>
    <derivirana_varijabla naziv="DomainObject.Predmet.Referada.Naziv_1">90. - S. Rotar </derivirana_varijabla>
  </DomainObject.Predmet.Referada.Naziv>
  <DomainObject.Predmet.Referada.Oznaka>
    <izvorni_sadrzaj>90. </izvorni_sadrzaj>
    <derivirana_varijabla naziv="DomainObject.Predmet.Referada.Oznaka_1">90. 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</izvorni_sadrzaj>
    <derivirana_varijabla naziv="DomainObject.Predmet.Referada.Sudac_1">Sandra Rotar 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 - S. Rotar </izvorni_sadrzaj>
    <derivirana_varijabla naziv="DomainObject.Predmet.TrenutnaLokacijaSpisa.Naziv_1">90. - S. Rotar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Crvena sobica jednostavno društvo s ograničenom odgovornošću za usluge zastupanog po punomoćniku Mario Beber</item>
    </izvorni_sadrzaj>
    <derivirana_varijabla naziv="DomainObject.Predmet.ProtuStrankaListFormated_1">
      <item>Crvena sobica jednostavno društvo s ograničenom odgovornošću za usluge zastupanog po punomoćniku Mario Beber</item>
    </derivirana_varijabla>
  </DomainObject.Predmet.ProtuStrankaListFormated>
  <DomainObject.Predmet.ProtuStrankaListFormatedOIB>
    <izvorni_sadrzaj>
      <item>Crvena sobica jednostavno društvo s ograničenom odgovornošću za usluge, OIB 57086176500 zastupanog po punomoćniku Mario Beber</item>
    </izvorni_sadrzaj>
    <derivirana_varijabla naziv="DomainObject.Predmet.ProtuStrankaListFormatedOIB_1">
      <item>Crvena sobica jednostavno društvo s ograničenom odgovornošću za usluge, OIB 57086176500 zastupanog po punomoćniku Mario Beber</item>
    </derivirana_varijabla>
  </DomainObject.Predmet.ProtuStrankaListFormatedOIB>
  <DomainObject.Predmet.ProtuStrankaListFormatedWithAdress>
    <izvorni_sadrzaj>
      <item>Crvena sobica jednostavno društvo s ograničenom odgovornošću za usluge, Trg Ante Starčevića 7, 10000 Zagreb zastupanog po punomoćniku Mario Beber</item>
    </izvorni_sadrzaj>
    <derivirana_varijabla naziv="DomainObject.Predmet.ProtuStrankaListFormatedWithAdress_1">
      <item>Crvena sobica jednostavno društvo s ograničenom odgovornošću za usluge, Trg Ante Starčevića 7, 10000 Zagreb zastupanog po punomoćniku Mario Beber</item>
    </derivirana_varijabla>
  </DomainObject.Predmet.ProtuStrankaListFormatedWithAdress>
  <DomainObject.Predmet.ProtuStrankaListFormatedWithAdressOIB>
    <izvorni_sadrzaj>
      <item>Crvena sobica jednostavno društvo s ograničenom odgovornošću za usluge, OIB 57086176500, Trg Ante Starčevića 7, 10000 Zagreb zastupanog po punomoćniku Mario Beber</item>
    </izvorni_sadrzaj>
    <derivirana_varijabla naziv="DomainObject.Predmet.ProtuStrankaListFormatedWithAdressOIB_1">
      <item>Crvena sobica jednostavno društvo s ograničenom odgovornošću za usluge, OIB 57086176500, Trg Ante Starčevića 7, 10000 Zagreb zastupanog po punomoćniku Mario Beber</item>
    </derivirana_varijabla>
  </DomainObject.Predmet.ProtuStrankaListFormatedWithAdressOIB>
  <DomainObject.Predmet.ProtuStrankaListNazivFormated>
    <izvorni_sadrzaj>
      <item>Crvena sobica jednostavno društvo s ograničenom odgovornošću za usluge</item>
    </izvorni_sadrzaj>
    <derivirana_varijabla naziv="DomainObject.Predmet.ProtuStrankaListNazivFormated_1">
      <item>Crvena sobica jednostavno društvo s ograničenom odgovornošću za usluge</item>
    </derivirana_varijabla>
  </DomainObject.Predmet.ProtuStrankaListNazivFormated>
  <DomainObject.Predmet.ProtuStrankaListNazivFormatedOIB>
    <izvorni_sadrzaj>
      <item>Crvena sobica jednostavno društvo s ograničenom odgovornošću za usluge, OIB 57086176500</item>
    </izvorni_sadrzaj>
    <derivirana_varijabla naziv="DomainObject.Predmet.ProtuStrankaListNazivFormatedOIB_1">
      <item>Crvena sobica jednostavno društvo s ograničenom odgovornošću za usluge, OIB 57086176500</item>
    </derivirana_varijabla>
  </DomainObject.Predmet.ProtuStrankaListNazivFormatedOIB>
  <DomainObject.Predmet.OstaliListFormated>
    <izvorni_sadrzaj>
      <item>Mario Beber punomoćnik sudionika u postupku Crvena sobica jednostavno društvo s ograničenom odgovornošću za usluge</item>
      <item>Raiffeisenbank Austria d.d.</item>
    </izvorni_sadrzaj>
    <derivirana_varijabla naziv="DomainObject.Predmet.OstaliListFormated_1">
      <item>Mario Beber punomoćnik sudionika u postupku Crvena sobica jednostavno društvo s ograničenom odgovornošću za usluge</item>
      <item>Raiffeisenbank Austria d.d.</item>
    </derivirana_varijabla>
  </DomainObject.Predmet.OstaliListFormated>
  <DomainObject.Predmet.OstaliListFormatedOIB>
    <izvorni_sadrzaj>
      <item>Mario Beber, OIB 23623885729 punomoćnik sudionika u postupku Crvena sobica jednostavno društvo s ograničenom odgovornošću za usluge</item>
      <item>Raiffeisenbank Austria d.d., OIB 53056966535</item>
    </izvorni_sadrzaj>
    <derivirana_varijabla naziv="DomainObject.Predmet.OstaliListFormatedOIB_1">
      <item>Mario Beber, OIB 23623885729 punomoćnik sudionika u postupku Crvena sobica jednostavno društvo s ograničenom odgovornošću za usluge</item>
      <item>Raiffeisenbank Austria d.d., OIB 53056966535</item>
    </derivirana_varijabla>
  </DomainObject.Predmet.OstaliListFormatedOIB>
  <DomainObject.Predmet.OstaliListFormatedWithAdress>
    <izvorni_sadrzaj>
      <item>Mario Beber, Selska Cesta 90, 10000 Zagreb punomoćnik sudionika u postupku Crvena sobica jednostavno društvo s ograničenom odgovornošću za usluge</item>
      <item>Raiffeisenbank Austria d.d., Magazinska cesta 69, 10000 Zagreb</item>
    </izvorni_sadrzaj>
    <derivirana_varijabla naziv="DomainObject.Predmet.OstaliListFormatedWithAdress_1">
      <item>Mario Beber, Selska Cesta 90, 10000 Zagreb punomoćnik sudionika u postupku Crvena sobica jednostavno društvo s ograničenom odgovornošću za usluge</item>
      <item>Raiffeisenbank Austria d.d., Magazinska cesta 69, 10000 Zagreb</item>
    </derivirana_varijabla>
  </DomainObject.Predmet.OstaliListFormatedWithAdress>
  <DomainObject.Predmet.OstaliListFormatedWithAdressOIB>
    <izvorni_sadrzaj>
      <item>Mario Beber, OIB 23623885729, Selska Cesta 90, 10000 Zagreb punomoćnik sudionika u postupku Crvena sobica jednostavno društvo s ograničenom odgovornošću za usluge</item>
      <item>Raiffeisenbank Austria d.d., OIB 53056966535, Magazinska cesta 69, 10000 Zagreb</item>
    </izvorni_sadrzaj>
    <derivirana_varijabla naziv="DomainObject.Predmet.OstaliListFormatedWithAdressOIB_1">
      <item>Mario Beber, OIB 23623885729, Selska Cesta 90, 10000 Zagreb punomoćnik sudionika u postupku Crvena sobica jednostavno društvo s ograničenom odgovornošću za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Mario Beber</item>
      <item>Raiffeisenbank Austria d.d.</item>
    </izvorni_sadrzaj>
    <derivirana_varijabla naziv="DomainObject.Predmet.OstaliListNazivFormated_1">
      <item>Mario Beber</item>
      <item>Raiffeisenbank Austria d.d.</item>
    </derivirana_varijabla>
  </DomainObject.Predmet.OstaliListNazivFormated>
  <DomainObject.Predmet.OstaliListNazivFormatedOIB>
    <izvorni_sadrzaj>
      <item>Mario Beber, OIB 23623885729</item>
      <item>Raiffeisenbank Austria d.d., OIB 53056966535</item>
    </izvorni_sadrzaj>
    <derivirana_varijabla naziv="DomainObject.Predmet.OstaliListNazivFormatedOIB_1">
      <item>Mario Beber, OIB 23623885729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siječnja 2020.</izvorni_sadrzaj>
    <derivirana_varijabla naziv="DomainObject.Datum_1">17. siječnja 2020.</derivirana_varijabla>
  </DomainObject.Datum>
  <DomainObject.PoslovniBrojDokumenta>
    <izvorni_sadrzaj>St-2134/2019-14</izvorni_sadrzaj>
    <derivirana_varijabla naziv="DomainObject.PoslovniBrojDokumenta_1">St-2134/2019-14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Crvena sobica jednostavno društvo s ograničenom odgovornošću za usluge</izvorni_sadrzaj>
    <derivirana_varijabla naziv="DomainObject.Predmet.ProtustrankaIDrugi_1">Crvena sobica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Crvena sobica jednostavno društvo s ograničenom odgovornošću za usluge, OIB 57086176500, Trg Ante Starčevića 7, 10000 Zagreb</izvorni_sadrzaj>
    <derivirana_varijabla naziv="DomainObject.Predmet.ProtustrankaIDrugiAdressOIB_1">Crvena sobica jednostavno društvo s ograničenom odgovornošću za usluge, OIB 57086176500,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Crvena sobica jednostavno društvo s ograničenom odgovornošću za usluge</item>
      <item>Financijska agencija</item>
      <item>Mario Beber</item>
      <item>Raiffeisenbank Austria d.d.</item>
    </izvorni_sadrzaj>
    <derivirana_varijabla naziv="DomainObject.Predmet.SudioniciListNaziv_1">
      <item>Crvena sobica jednostavno društvo s ograničenom odgovornošću za usluge</item>
      <item>Financijska agencija</item>
      <item>Mario Beber</item>
      <item>Raiffeisenbank Austria d.d.</item>
    </derivirana_varijabla>
  </DomainObject.Predmet.SudioniciListNaziv>
  <DomainObject.Predmet.SudioniciListAdressOIB>
    <izvorni_sadrzaj>
      <item>Crvena sobica jednostavno društvo s ograničenom odgovornošću za usluge, OIB 57086176500, Trg Ante Starčevića 7,10000 Zagreb</item>
      <item>Financijska agencija, OIB 85821130368, TRG SVIBANJSKIH ŽRTAVA 1995. 1,10000 Zagreb</item>
      <item>Mario Beber, OIB 23623885729, Selska Cesta 90,10000 Zagreb</item>
      <item>Raiffeisenbank Austria d.d., OIB 53056966535, Magazinska cesta 69,10000 Zagreb</item>
    </izvorni_sadrzaj>
    <derivirana_varijabla naziv="DomainObject.Predmet.SudioniciListAdressOIB_1">
      <item>Crvena sobica jednostavno društvo s ograničenom odgovornošću za usluge, OIB 57086176500, Trg Ante Starčevića 7,10000 Zagreb</item>
      <item>Financijska agencija, OIB 85821130368, TRG SVIBANJSKIH ŽRTAVA 1995. 1,10000 Zagreb</item>
      <item>Mario Beber, OIB 23623885729, Selska Cesta 90,10000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57086176500</item>
      <item>, OIB 85821130368</item>
      <item>, OIB 23623885729</item>
      <item>, OIB 53056966535</item>
    </izvorni_sadrzaj>
    <derivirana_varijabla naziv="DomainObject.Predmet.SudioniciListNazivOIB_1">
      <item>, OIB 57086176500</item>
      <item>, OIB 85821130368</item>
      <item>, OIB 23623885729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kolovoza 2019.</izvorni_sadrzaj>
    <derivirana_varijabla naziv="DomainObject.Predmet.DatumPocetkaProcesa_1">30.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245</properties:Words>
  <properties:Characters>1374</properties:Characters>
  <properties:Lines>50</properties:Lines>
  <properties:Paragraphs>24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2020-01-16T13:43:00Z</dcterms:created>
  <dc:creator>gzubak</dc:creator>
  <cp:lastModifiedBy>Željka Rončević</cp:lastModifiedBy>
  <cp:lastPrinted>2020-01-17T08:32:00Z</cp:lastPrinted>
  <dcterms:modified xmlns:xsi="http://www.w3.org/2001/XMLSchema-instance" xsi:type="dcterms:W3CDTF">2020-01-17T08:36:00Z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St-2134/2019-14 / Zapisnik - Ročište radi izjašnjenja o prijedlogu za otvaranje steč.post (St-2134-19-zapisnik 17.1.20.docx)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